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82EC4" w14:textId="602E36C1" w:rsidR="00947F18" w:rsidRDefault="00825ACD" w:rsidP="00046602">
      <w:pPr>
        <w:rPr>
          <w:rFonts w:eastAsiaTheme="majorEastAsia" w:cstheme="majorBidi"/>
          <w:b/>
          <w:color w:val="000000" w:themeColor="text1"/>
          <w:sz w:val="32"/>
          <w:szCs w:val="32"/>
        </w:rPr>
      </w:pPr>
      <w:bookmarkStart w:id="0" w:name="_GoBack"/>
      <w:bookmarkEnd w:id="0"/>
      <w:r w:rsidRPr="00A65CA9">
        <w:rPr>
          <w:rFonts w:eastAsiaTheme="majorEastAsia" w:cstheme="majorBidi"/>
          <w:b/>
          <w:color w:val="000000" w:themeColor="text1"/>
          <w:sz w:val="32"/>
          <w:szCs w:val="32"/>
        </w:rPr>
        <w:t xml:space="preserve">The Top 6 </w:t>
      </w:r>
      <w:r w:rsidR="00DA52FE">
        <w:rPr>
          <w:rFonts w:eastAsiaTheme="majorEastAsia" w:cstheme="majorBidi"/>
          <w:b/>
          <w:color w:val="000000" w:themeColor="text1"/>
          <w:sz w:val="32"/>
          <w:szCs w:val="32"/>
        </w:rPr>
        <w:t>M</w:t>
      </w:r>
      <w:r w:rsidRPr="00A65CA9">
        <w:rPr>
          <w:rFonts w:eastAsiaTheme="majorEastAsia" w:cstheme="majorBidi"/>
          <w:b/>
          <w:color w:val="000000" w:themeColor="text1"/>
          <w:sz w:val="32"/>
          <w:szCs w:val="32"/>
        </w:rPr>
        <w:t>ost Profitable Niches That Will Make You Money Fast</w:t>
      </w:r>
    </w:p>
    <w:p w14:paraId="7DAB9FEA" w14:textId="77777777" w:rsidR="00A65CA9" w:rsidRDefault="00A65CA9" w:rsidP="00046602">
      <w:pPr>
        <w:rPr>
          <w:rFonts w:eastAsiaTheme="majorEastAsia" w:cstheme="majorBidi"/>
          <w:b/>
          <w:color w:val="000000" w:themeColor="text1"/>
          <w:sz w:val="32"/>
          <w:szCs w:val="32"/>
        </w:rPr>
      </w:pPr>
    </w:p>
    <w:p w14:paraId="56CEC720" w14:textId="62B9BE9A" w:rsidR="00C6409E" w:rsidRDefault="00825ACD" w:rsidP="00222F0F">
      <w:r>
        <w:t xml:space="preserve">You've decided that you want to start an online business, but you aren't sure which niche will bring you the most profits. It can be a challenge to find a profitable niche that can ensure </w:t>
      </w:r>
      <w:r>
        <w:t>your success. If you don't take choosing the right niche seriously, the chances are high that you will struggle to succeed. Here are the top six most profitable niches that will make you money fast.</w:t>
      </w:r>
    </w:p>
    <w:p w14:paraId="0AD1F86F" w14:textId="34346FAD" w:rsidR="00721F59" w:rsidRDefault="00721F59" w:rsidP="00222F0F"/>
    <w:p w14:paraId="5AACFFE9" w14:textId="23B4A3B0" w:rsidR="00721F59" w:rsidRDefault="00825ACD" w:rsidP="00222F0F">
      <w:pPr>
        <w:rPr>
          <w:b/>
        </w:rPr>
      </w:pPr>
      <w:r>
        <w:rPr>
          <w:b/>
        </w:rPr>
        <w:t>Make Money Online</w:t>
      </w:r>
    </w:p>
    <w:p w14:paraId="4377EA9C" w14:textId="1AEDA0E3" w:rsidR="000146E1" w:rsidRDefault="00825ACD" w:rsidP="00222F0F">
      <w:r>
        <w:t>How to make money online is the most p</w:t>
      </w:r>
      <w:r>
        <w:t>rofitable niche on the market, hands down. Unfortunately, it is also the most saturated niche. You can find millions of websites and niche sites that are created using the most saturated niche market. The reason why this one is so popular is that it provid</w:t>
      </w:r>
      <w:r>
        <w:t>es “evergreen” content, making it one that can make money year after year.</w:t>
      </w:r>
    </w:p>
    <w:p w14:paraId="2941E43B" w14:textId="5FDD7503" w:rsidR="000146E1" w:rsidRDefault="000146E1" w:rsidP="00222F0F"/>
    <w:p w14:paraId="4DDEDC2A" w14:textId="26EF3CFC" w:rsidR="000146E1" w:rsidRDefault="00825ACD" w:rsidP="00222F0F">
      <w:pPr>
        <w:rPr>
          <w:b/>
        </w:rPr>
      </w:pPr>
      <w:r>
        <w:rPr>
          <w:b/>
        </w:rPr>
        <w:t>Finance</w:t>
      </w:r>
    </w:p>
    <w:p w14:paraId="43034C77" w14:textId="2E9DBF7C" w:rsidR="00364837" w:rsidRDefault="00825ACD" w:rsidP="00222F0F">
      <w:r>
        <w:t>The finance niche has become one of the hottest and most evergreen niches around. You can blog about hot trends like cryptocurrency, retirement, and blockchain if you're an</w:t>
      </w:r>
      <w:r>
        <w:t xml:space="preserve"> expert in the field. Even if you don't have a ton of knowledge, you can still cover topics on investing money and saving for the future. These attributes make the finance niche one of the most lucrative and easiest to enter.</w:t>
      </w:r>
    </w:p>
    <w:p w14:paraId="74C7C6B8" w14:textId="2F1F7668" w:rsidR="00364837" w:rsidRDefault="00364837" w:rsidP="00222F0F"/>
    <w:p w14:paraId="650E4D78" w14:textId="155DE0A2" w:rsidR="00364837" w:rsidRDefault="00825ACD" w:rsidP="00222F0F">
      <w:pPr>
        <w:rPr>
          <w:b/>
        </w:rPr>
      </w:pPr>
      <w:r>
        <w:rPr>
          <w:b/>
        </w:rPr>
        <w:t>Travel</w:t>
      </w:r>
    </w:p>
    <w:p w14:paraId="2653F0B8" w14:textId="3449F82E" w:rsidR="008C405D" w:rsidRDefault="00825ACD" w:rsidP="00222F0F">
      <w:r>
        <w:t>Just about everyone ha</w:t>
      </w:r>
      <w:r>
        <w:t>s the same universal urge to travel, whether domestically or internationally. The traveling niche has become a billion dollar industry over the last decade. However, the only way you can really become profitable in this niche is if you become a digital nom</w:t>
      </w:r>
      <w:r>
        <w:t>ad and ditch the 9 to 5 job.</w:t>
      </w:r>
    </w:p>
    <w:p w14:paraId="14C2C65E" w14:textId="0F40CCD5" w:rsidR="009E179E" w:rsidRDefault="009E179E" w:rsidP="00222F0F"/>
    <w:p w14:paraId="43FEC233" w14:textId="6D9A087D" w:rsidR="009E179E" w:rsidRDefault="00825ACD" w:rsidP="00222F0F">
      <w:pPr>
        <w:rPr>
          <w:b/>
        </w:rPr>
      </w:pPr>
      <w:r>
        <w:rPr>
          <w:b/>
        </w:rPr>
        <w:t>Fitness</w:t>
      </w:r>
    </w:p>
    <w:p w14:paraId="49449FF1" w14:textId="70CBC76B" w:rsidR="009E179E" w:rsidRDefault="00825ACD" w:rsidP="00222F0F">
      <w:r>
        <w:t>Today, the fitness industry in the United States is worth $30 billion, and it continues to grow between 3 and 4 percent annually. Everyone wants to reduce fat, get fit, and eliminate belly fat, and they are shy about b</w:t>
      </w:r>
      <w:r>
        <w:t>eing willing to spend thousands of dollars every year to accomplish these goals.</w:t>
      </w:r>
    </w:p>
    <w:p w14:paraId="54AE5353" w14:textId="3EBF6FF1" w:rsidR="009E179E" w:rsidRDefault="009E179E" w:rsidP="00222F0F"/>
    <w:p w14:paraId="5EC49F04" w14:textId="136D7C1A" w:rsidR="009E179E" w:rsidRDefault="00825ACD" w:rsidP="00222F0F">
      <w:pPr>
        <w:rPr>
          <w:b/>
        </w:rPr>
      </w:pPr>
      <w:r>
        <w:rPr>
          <w:b/>
        </w:rPr>
        <w:lastRenderedPageBreak/>
        <w:t>Personal Development</w:t>
      </w:r>
    </w:p>
    <w:p w14:paraId="6A3EBE05" w14:textId="38F692D0" w:rsidR="009E179E" w:rsidRDefault="00825ACD" w:rsidP="00222F0F">
      <w:r>
        <w:t>In 2016, the personal development market in the United States was worth a whopping $9.6 billion and growing. It is estimated that it will continue to see</w:t>
      </w:r>
      <w:r>
        <w:t xml:space="preserve"> gains around 5.6% every year until the year 2022 when the market should be worth an estimated $13.2 billion. If you are a life coach or want to provide advice to people, this could be an incredibly lucrative niche for you.</w:t>
      </w:r>
    </w:p>
    <w:p w14:paraId="666B1039" w14:textId="345A52AB" w:rsidR="009F71CC" w:rsidRDefault="009F71CC" w:rsidP="00222F0F"/>
    <w:p w14:paraId="08223C8C" w14:textId="3EAC1557" w:rsidR="009F71CC" w:rsidRDefault="00825ACD" w:rsidP="00222F0F">
      <w:pPr>
        <w:rPr>
          <w:b/>
        </w:rPr>
      </w:pPr>
      <w:r>
        <w:rPr>
          <w:b/>
        </w:rPr>
        <w:t>Relationships</w:t>
      </w:r>
    </w:p>
    <w:p w14:paraId="6ABB868A" w14:textId="796E3CA3" w:rsidR="002F0732" w:rsidRDefault="00825ACD" w:rsidP="00222F0F">
      <w:r>
        <w:t>The subject of re</w:t>
      </w:r>
      <w:r>
        <w:t xml:space="preserve">lationships is one of the biggest industries in the world and continues to grow. Many people are looking for relationship advice to help them lead a better </w:t>
      </w:r>
      <w:r w:rsidR="00AB6515">
        <w:t xml:space="preserve">lifestyle so they can manage all the relationships in their lives, which is why this niche is so desirable to many. </w:t>
      </w:r>
    </w:p>
    <w:p w14:paraId="151927D0" w14:textId="01190DF0" w:rsidR="00AB6515" w:rsidRDefault="00AB6515" w:rsidP="00222F0F"/>
    <w:p w14:paraId="39386C95" w14:textId="2625EAC2" w:rsidR="00AB6515" w:rsidRPr="002F0732" w:rsidRDefault="00825ACD" w:rsidP="00222F0F">
      <w:r>
        <w:t>Picking a profitable niche isn't an easy task, especially when you are just getting started. Keep these top six most profitable niches in mind on your journey to finding online business success.</w:t>
      </w:r>
    </w:p>
    <w:sectPr w:rsidR="00AB6515" w:rsidRPr="002F0732"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96C"/>
    <w:rsid w:val="000146E1"/>
    <w:rsid w:val="000244F2"/>
    <w:rsid w:val="00033542"/>
    <w:rsid w:val="0004177A"/>
    <w:rsid w:val="00041F15"/>
    <w:rsid w:val="00043A15"/>
    <w:rsid w:val="00046602"/>
    <w:rsid w:val="00092771"/>
    <w:rsid w:val="000E5260"/>
    <w:rsid w:val="000F50C1"/>
    <w:rsid w:val="000F79FE"/>
    <w:rsid w:val="0014278D"/>
    <w:rsid w:val="00180043"/>
    <w:rsid w:val="00193861"/>
    <w:rsid w:val="001957C4"/>
    <w:rsid w:val="001B6A69"/>
    <w:rsid w:val="001E02B7"/>
    <w:rsid w:val="001F2E8F"/>
    <w:rsid w:val="00211FED"/>
    <w:rsid w:val="00220A82"/>
    <w:rsid w:val="00222F0F"/>
    <w:rsid w:val="002409DA"/>
    <w:rsid w:val="00262BA3"/>
    <w:rsid w:val="00296283"/>
    <w:rsid w:val="002B3AD2"/>
    <w:rsid w:val="002C0ACE"/>
    <w:rsid w:val="002F0732"/>
    <w:rsid w:val="002F7E38"/>
    <w:rsid w:val="003050DA"/>
    <w:rsid w:val="003146A1"/>
    <w:rsid w:val="003149EA"/>
    <w:rsid w:val="00323691"/>
    <w:rsid w:val="00326722"/>
    <w:rsid w:val="003644F3"/>
    <w:rsid w:val="00364837"/>
    <w:rsid w:val="00371232"/>
    <w:rsid w:val="00377A29"/>
    <w:rsid w:val="00382527"/>
    <w:rsid w:val="00384EF9"/>
    <w:rsid w:val="003A13C2"/>
    <w:rsid w:val="003A561A"/>
    <w:rsid w:val="003C7130"/>
    <w:rsid w:val="003D4C63"/>
    <w:rsid w:val="003F03DD"/>
    <w:rsid w:val="00412D03"/>
    <w:rsid w:val="00425080"/>
    <w:rsid w:val="004442DE"/>
    <w:rsid w:val="00453CC0"/>
    <w:rsid w:val="00474E2E"/>
    <w:rsid w:val="005040EF"/>
    <w:rsid w:val="005260B5"/>
    <w:rsid w:val="00546C30"/>
    <w:rsid w:val="0057449A"/>
    <w:rsid w:val="00580629"/>
    <w:rsid w:val="005E4C95"/>
    <w:rsid w:val="006139D6"/>
    <w:rsid w:val="0064063D"/>
    <w:rsid w:val="00644071"/>
    <w:rsid w:val="00660AAD"/>
    <w:rsid w:val="006B0C90"/>
    <w:rsid w:val="006E2C3E"/>
    <w:rsid w:val="006F23B2"/>
    <w:rsid w:val="00711C48"/>
    <w:rsid w:val="00721F59"/>
    <w:rsid w:val="00723E8F"/>
    <w:rsid w:val="007420EC"/>
    <w:rsid w:val="0074615E"/>
    <w:rsid w:val="00760188"/>
    <w:rsid w:val="00764A81"/>
    <w:rsid w:val="0079263D"/>
    <w:rsid w:val="007F2EB3"/>
    <w:rsid w:val="007F6A5F"/>
    <w:rsid w:val="0081461C"/>
    <w:rsid w:val="00825ACD"/>
    <w:rsid w:val="00840D36"/>
    <w:rsid w:val="008433AA"/>
    <w:rsid w:val="00863EB0"/>
    <w:rsid w:val="008711CE"/>
    <w:rsid w:val="008768E8"/>
    <w:rsid w:val="008A0F46"/>
    <w:rsid w:val="008B57EE"/>
    <w:rsid w:val="008C0C76"/>
    <w:rsid w:val="008C405D"/>
    <w:rsid w:val="008E35A2"/>
    <w:rsid w:val="0090329D"/>
    <w:rsid w:val="00947F18"/>
    <w:rsid w:val="00947FA2"/>
    <w:rsid w:val="009702E7"/>
    <w:rsid w:val="0097673D"/>
    <w:rsid w:val="009A24E1"/>
    <w:rsid w:val="009A4B0F"/>
    <w:rsid w:val="009A5102"/>
    <w:rsid w:val="009A57A5"/>
    <w:rsid w:val="009B4358"/>
    <w:rsid w:val="009E032C"/>
    <w:rsid w:val="009E179E"/>
    <w:rsid w:val="009E530D"/>
    <w:rsid w:val="009E668C"/>
    <w:rsid w:val="009E751D"/>
    <w:rsid w:val="009F71CC"/>
    <w:rsid w:val="00A34963"/>
    <w:rsid w:val="00A46B55"/>
    <w:rsid w:val="00A51A13"/>
    <w:rsid w:val="00A55629"/>
    <w:rsid w:val="00A57BAF"/>
    <w:rsid w:val="00A613E0"/>
    <w:rsid w:val="00A65CA9"/>
    <w:rsid w:val="00A6749D"/>
    <w:rsid w:val="00A7635E"/>
    <w:rsid w:val="00AA6DCF"/>
    <w:rsid w:val="00AB6515"/>
    <w:rsid w:val="00AD5F47"/>
    <w:rsid w:val="00B02DDB"/>
    <w:rsid w:val="00B15184"/>
    <w:rsid w:val="00B1690B"/>
    <w:rsid w:val="00B365B3"/>
    <w:rsid w:val="00B47AB8"/>
    <w:rsid w:val="00B63DCA"/>
    <w:rsid w:val="00B7359A"/>
    <w:rsid w:val="00BC4ABD"/>
    <w:rsid w:val="00C0635F"/>
    <w:rsid w:val="00C36687"/>
    <w:rsid w:val="00C6409E"/>
    <w:rsid w:val="00C85EAB"/>
    <w:rsid w:val="00CB77D1"/>
    <w:rsid w:val="00CC12BC"/>
    <w:rsid w:val="00CC6F53"/>
    <w:rsid w:val="00D032CD"/>
    <w:rsid w:val="00D04B02"/>
    <w:rsid w:val="00D116DD"/>
    <w:rsid w:val="00D26221"/>
    <w:rsid w:val="00D2749C"/>
    <w:rsid w:val="00D403EE"/>
    <w:rsid w:val="00D44221"/>
    <w:rsid w:val="00D75A59"/>
    <w:rsid w:val="00D8496C"/>
    <w:rsid w:val="00DA52FE"/>
    <w:rsid w:val="00DD29ED"/>
    <w:rsid w:val="00E138EA"/>
    <w:rsid w:val="00E31050"/>
    <w:rsid w:val="00E52150"/>
    <w:rsid w:val="00E67607"/>
    <w:rsid w:val="00E75BDA"/>
    <w:rsid w:val="00E827E0"/>
    <w:rsid w:val="00E87D70"/>
    <w:rsid w:val="00EA4BDD"/>
    <w:rsid w:val="00ED75C0"/>
    <w:rsid w:val="00ED7616"/>
    <w:rsid w:val="00F30920"/>
    <w:rsid w:val="00F31B33"/>
    <w:rsid w:val="00F50590"/>
    <w:rsid w:val="00F56D85"/>
    <w:rsid w:val="00F65AFF"/>
    <w:rsid w:val="00F70D57"/>
    <w:rsid w:val="00F72DF8"/>
    <w:rsid w:val="00F96F63"/>
    <w:rsid w:val="00FA4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5559A736-0A7E-E345-B0BE-FA42CB237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481</Words>
  <Characters>2279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2019-05-16T18:01:00Z</dcterms:created>
  <dcterms:modified xsi:type="dcterms:W3CDTF">2019-05-16T18:02:00Z</dcterms:modified>
  <cp:category/>
</cp:coreProperties>
</file>